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DDC" w:rsidRPr="00310DC1" w:rsidRDefault="00FC6DDC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FC6DDC" w:rsidRPr="00DB72EF" w:rsidRDefault="00FC6DDC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C6DDC" w:rsidRPr="00DB72EF" w:rsidRDefault="00FC6DDC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C6DDC" w:rsidRPr="00DB72EF" w:rsidRDefault="00FC6DDC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C6DDC" w:rsidRPr="00DB72EF" w:rsidRDefault="00FC6DDC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FC6DDC" w:rsidRPr="00DB72EF" w:rsidRDefault="00FC6DDC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FC6DDC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FC6DDC" w:rsidRPr="00DB72EF" w:rsidRDefault="00FC6DDC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FC6DDC" w:rsidRDefault="00FC6DDC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FC6DDC" w:rsidRPr="00DB72EF" w:rsidRDefault="00FC6DDC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FC6DDC" w:rsidRPr="00DB72EF" w:rsidRDefault="00FC6DDC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FC6DDC" w:rsidRPr="00DB72EF" w:rsidRDefault="00FC6DDC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FC6DDC" w:rsidRPr="00DB72EF" w:rsidRDefault="00FC6DDC">
      <w:pPr>
        <w:autoSpaceDE/>
        <w:jc w:val="both"/>
        <w:rPr>
          <w:b/>
          <w:i/>
          <w:color w:val="auto"/>
          <w:lang w:eastAsia="ar-SA"/>
        </w:rPr>
      </w:pPr>
    </w:p>
    <w:p w:rsidR="00FC6DDC" w:rsidRDefault="00FC6DDC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FC6DDC" w:rsidRDefault="00FC6DDC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FC6DDC" w:rsidRPr="00DB72EF" w:rsidRDefault="00FC6DDC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C6DDC" w:rsidRPr="00DB72EF" w:rsidRDefault="00FC6DDC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FC6DDC" w:rsidRPr="00DB72EF" w:rsidRDefault="00FC6DDC" w:rsidP="00E266AA">
      <w:pPr>
        <w:autoSpaceDE/>
        <w:rPr>
          <w:i/>
          <w:color w:val="auto"/>
          <w:lang w:eastAsia="ar-SA"/>
        </w:rPr>
      </w:pPr>
    </w:p>
    <w:p w:rsidR="00FC6DDC" w:rsidRDefault="00FC6DDC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FC6DDC" w:rsidRPr="00D129FC" w:rsidRDefault="00FC6DDC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FC6DDC" w:rsidRPr="00B275A6" w:rsidRDefault="00FC6DDC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FC6DDC" w:rsidRPr="00310DC1" w:rsidRDefault="00FC6DDC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Budowa ul. Leszczyńskiej w Długiem Starem od nr 16 do nr 18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FC6DDC" w:rsidRPr="00E23FD0" w:rsidRDefault="00FC6DDC">
      <w:pPr>
        <w:autoSpaceDE/>
        <w:jc w:val="both"/>
        <w:rPr>
          <w:color w:val="auto"/>
          <w:lang w:eastAsia="ar-SA"/>
        </w:rPr>
      </w:pPr>
    </w:p>
    <w:p w:rsidR="00FC6DDC" w:rsidRPr="00DB72EF" w:rsidRDefault="00FC6DDC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FC6DDC" w:rsidRPr="00DB72EF" w:rsidRDefault="00FC6DDC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FC6DDC" w:rsidRPr="00DB72EF" w:rsidRDefault="00FC6DDC">
      <w:pPr>
        <w:autoSpaceDE/>
        <w:jc w:val="both"/>
        <w:rPr>
          <w:lang w:eastAsia="ar-SA"/>
        </w:rPr>
      </w:pPr>
    </w:p>
    <w:p w:rsidR="00FC6DDC" w:rsidRPr="00DB72EF" w:rsidRDefault="00FC6DDC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FC6DDC" w:rsidRPr="00FF406D" w:rsidRDefault="00FC6DDC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FC6DDC" w:rsidRPr="00DB72EF" w:rsidRDefault="00FC6DDC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FC6DDC" w:rsidRPr="002A3B44" w:rsidRDefault="00FC6DDC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FC6DDC" w:rsidRDefault="00FC6DDC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FC6DDC" w:rsidRDefault="00FC6DDC" w:rsidP="00310DC1">
      <w:pPr>
        <w:jc w:val="both"/>
        <w:rPr>
          <w:b/>
          <w:i/>
          <w:color w:val="auto"/>
          <w:lang w:eastAsia="ar-SA"/>
        </w:rPr>
      </w:pPr>
    </w:p>
    <w:p w:rsidR="00FC6DDC" w:rsidRDefault="00FC6DDC" w:rsidP="00310DC1">
      <w:pPr>
        <w:jc w:val="both"/>
        <w:rPr>
          <w:b/>
          <w:i/>
          <w:color w:val="FF0000"/>
          <w:lang w:eastAsia="ar-SA"/>
        </w:rPr>
      </w:pPr>
    </w:p>
    <w:p w:rsidR="00FC6DDC" w:rsidRDefault="00FC6DDC" w:rsidP="00310DC1">
      <w:pPr>
        <w:jc w:val="both"/>
        <w:rPr>
          <w:b/>
          <w:i/>
          <w:color w:val="FF0000"/>
          <w:lang w:eastAsia="ar-SA"/>
        </w:rPr>
      </w:pPr>
    </w:p>
    <w:p w:rsidR="00FC6DDC" w:rsidRPr="00581979" w:rsidRDefault="00FC6DDC" w:rsidP="00581979">
      <w:pPr>
        <w:jc w:val="both"/>
        <w:rPr>
          <w:b/>
          <w:i/>
          <w:color w:val="FF0000"/>
          <w:lang w:eastAsia="ar-SA"/>
        </w:rPr>
      </w:pPr>
    </w:p>
    <w:p w:rsidR="00FC6DDC" w:rsidRPr="00581979" w:rsidRDefault="00FC6DDC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FC6DDC" w:rsidRPr="00581979" w:rsidRDefault="00FC6DDC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FC6DDC" w:rsidRPr="00581979" w:rsidRDefault="00FC6DDC" w:rsidP="00581979">
      <w:pPr>
        <w:jc w:val="both"/>
        <w:rPr>
          <w:iCs/>
          <w:color w:val="FF0000"/>
          <w:sz w:val="22"/>
          <w:szCs w:val="22"/>
        </w:rPr>
      </w:pPr>
    </w:p>
    <w:p w:rsidR="00FC6DDC" w:rsidRPr="00581979" w:rsidRDefault="00FC6DDC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FC6DDC" w:rsidRPr="00581979" w:rsidRDefault="00FC6DDC" w:rsidP="00581979">
      <w:pPr>
        <w:jc w:val="both"/>
        <w:rPr>
          <w:iCs/>
          <w:color w:val="FF0000"/>
          <w:sz w:val="22"/>
          <w:szCs w:val="22"/>
        </w:rPr>
      </w:pPr>
    </w:p>
    <w:p w:rsidR="00FC6DDC" w:rsidRPr="00581979" w:rsidRDefault="00FC6DDC" w:rsidP="00581979">
      <w:pPr>
        <w:rPr>
          <w:color w:val="FF0000"/>
          <w:sz w:val="22"/>
          <w:szCs w:val="22"/>
          <w:lang w:eastAsia="pl-PL"/>
        </w:rPr>
      </w:pPr>
    </w:p>
    <w:p w:rsidR="00FC6DDC" w:rsidRPr="00581979" w:rsidRDefault="00FC6DDC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FC6DDC" w:rsidRPr="00581979" w:rsidRDefault="00FC6DDC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FC6DDC" w:rsidRPr="00581979" w:rsidRDefault="00FC6DDC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FC6DDC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DDC" w:rsidRDefault="00FC6DDC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FC6DDC" w:rsidRDefault="00FC6DDC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DDC" w:rsidRDefault="00FC6DDC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FC6DDC" w:rsidRDefault="00FC6DDC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DDC" w:rsidRDefault="00FC6DDC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 w:rsidRPr="005A2F13">
      <w:rPr>
        <w:color w:val="auto"/>
        <w:lang w:eastAsia="ar-SA"/>
      </w:rPr>
      <w:t xml:space="preserve">P.271.10.2025      </w:t>
    </w:r>
    <w:r>
      <w:rPr>
        <w:lang w:eastAsia="ar-SA"/>
      </w:rPr>
      <w:t xml:space="preserve">                                              </w:t>
    </w:r>
  </w:p>
  <w:p w:rsidR="00FC6DDC" w:rsidRDefault="00FC6DDC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B3186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4124D"/>
    <w:rsid w:val="0025432C"/>
    <w:rsid w:val="00257530"/>
    <w:rsid w:val="002641C7"/>
    <w:rsid w:val="00266115"/>
    <w:rsid w:val="00280791"/>
    <w:rsid w:val="00297F94"/>
    <w:rsid w:val="002A3B44"/>
    <w:rsid w:val="002B3EDD"/>
    <w:rsid w:val="002C36C1"/>
    <w:rsid w:val="00300FF2"/>
    <w:rsid w:val="00310DC1"/>
    <w:rsid w:val="00322BE8"/>
    <w:rsid w:val="00327870"/>
    <w:rsid w:val="003309D0"/>
    <w:rsid w:val="00353F7A"/>
    <w:rsid w:val="00361872"/>
    <w:rsid w:val="00363CE9"/>
    <w:rsid w:val="003828B3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64025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C34FE"/>
    <w:rsid w:val="00FC645B"/>
    <w:rsid w:val="00FC6DDC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33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370</Words>
  <Characters>2225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42</cp:revision>
  <dcterms:created xsi:type="dcterms:W3CDTF">2021-04-20T12:35:00Z</dcterms:created>
  <dcterms:modified xsi:type="dcterms:W3CDTF">2025-07-21T15:05:00Z</dcterms:modified>
</cp:coreProperties>
</file>